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57C774E6" w14:textId="77777777" w:rsidTr="00B43C31">
        <w:tc>
          <w:tcPr>
            <w:tcW w:w="5000" w:type="pct"/>
            <w:shd w:val="clear" w:color="auto" w:fill="auto"/>
          </w:tcPr>
          <w:p w14:paraId="278FEEC3" w14:textId="77777777" w:rsidR="005F2928" w:rsidRDefault="00AC0CAE" w:rsidP="0041298F">
            <w:pPr>
              <w:pStyle w:val="Picture"/>
            </w:pPr>
            <w:r>
              <w:pict w14:anchorId="530EA811">
                <v:shape id="_x0000_i1027" type="#_x0000_t75" style="width:6in;height:33.3pt">
                  <v:imagedata r:id="rId7" o:title="" croptop="7373f" cropbottom="21299f"/>
                </v:shape>
              </w:pict>
            </w:r>
          </w:p>
        </w:tc>
      </w:tr>
    </w:tbl>
    <w:p w14:paraId="19DC6F07" w14:textId="77777777" w:rsidR="002C5E76" w:rsidRPr="0041298F" w:rsidRDefault="00AC0CAE" w:rsidP="002C5E76">
      <w:pPr>
        <w:pStyle w:val="FSSHeading"/>
      </w:pPr>
      <w:r>
        <w:pict w14:anchorId="745277D4">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9B64DE">
        <w:t>3.3.2 Manipulating Microbes</w:t>
      </w:r>
    </w:p>
    <w:p w14:paraId="389C205B" w14:textId="77777777" w:rsidR="002C5E76" w:rsidRDefault="002C5E76" w:rsidP="002C5E76"/>
    <w:p w14:paraId="58922178" w14:textId="77777777" w:rsidR="002C5E76" w:rsidRDefault="002C5E76" w:rsidP="002C5E76">
      <w:pPr>
        <w:pStyle w:val="ActivitySection"/>
      </w:pPr>
      <w:r>
        <w:t>Purpose</w:t>
      </w:r>
    </w:p>
    <w:p w14:paraId="791ACD56" w14:textId="77777777" w:rsidR="009B64DE" w:rsidRDefault="009B64DE" w:rsidP="009B64DE">
      <w:pPr>
        <w:pStyle w:val="ActivityBody"/>
      </w:pPr>
      <w:r>
        <w:t>Microorganisms are living organisms. Some of the same factors affecting a production animal’s growth will affect a microorganism’s growth. A microbe needs a food supply, water, a safe environment (pH), and the correct temperature to survive and reproduce. To manipulate the growth of microbes</w:t>
      </w:r>
      <w:r w:rsidR="00A225F2">
        <w:t>,</w:t>
      </w:r>
      <w:r>
        <w:t xml:space="preserve"> you need to know the ranges of factors for growth. What happens to microbes if you change the preferred ranges of the growth factors? Do the microbes die, grow faster, or go dormant?</w:t>
      </w:r>
    </w:p>
    <w:p w14:paraId="144446CB" w14:textId="77777777" w:rsidR="009B64DE" w:rsidRPr="00274BAC" w:rsidRDefault="009B64DE" w:rsidP="009B64DE"/>
    <w:p w14:paraId="1A5C989D" w14:textId="510C68C7" w:rsidR="009B64DE" w:rsidRDefault="009B64DE" w:rsidP="009B64DE">
      <w:pPr>
        <w:pStyle w:val="ActivityBody"/>
      </w:pPr>
      <w:r>
        <w:t xml:space="preserve">Food scientists culture microbes in laboratories for different reasons. Microbes are cultured for research, as well as to sell for use in the food industry. To grow or culture microorganisms requires a sterile workspace. In this course, you are required to pour plates anytime you need to culture organisms for observation and/or manipulation. You may refer to </w:t>
      </w:r>
      <w:r w:rsidRPr="00044DDB">
        <w:rPr>
          <w:rStyle w:val="Italic"/>
        </w:rPr>
        <w:t xml:space="preserve">Project 2.2.1 Food </w:t>
      </w:r>
      <w:proofErr w:type="gramStart"/>
      <w:r w:rsidRPr="00044DDB">
        <w:rPr>
          <w:rStyle w:val="Italic"/>
        </w:rPr>
        <w:t>Over</w:t>
      </w:r>
      <w:proofErr w:type="gramEnd"/>
      <w:r w:rsidRPr="00044DDB">
        <w:rPr>
          <w:rStyle w:val="Italic"/>
        </w:rPr>
        <w:t xml:space="preserve"> Time</w:t>
      </w:r>
      <w:r>
        <w:t xml:space="preserve"> and use methods you learned to properly pour agar plates.</w:t>
      </w:r>
    </w:p>
    <w:p w14:paraId="6D5781B8" w14:textId="77777777" w:rsidR="009B64DE" w:rsidRPr="006E0BD6" w:rsidRDefault="009B64DE" w:rsidP="009B64DE"/>
    <w:p w14:paraId="51186302" w14:textId="77777777" w:rsidR="002C5E76" w:rsidRDefault="009B64DE" w:rsidP="009B64DE">
      <w:pPr>
        <w:pStyle w:val="ActivityBody"/>
      </w:pPr>
      <w:r w:rsidRPr="00743069">
        <w:t>In</w:t>
      </w:r>
      <w:r>
        <w:rPr>
          <w:rStyle w:val="Italic"/>
        </w:rPr>
        <w:t xml:space="preserve"> </w:t>
      </w:r>
      <w:r w:rsidRPr="00DA4AB2">
        <w:rPr>
          <w:rStyle w:val="Italic"/>
        </w:rPr>
        <w:t>Activity 3.3.1 Mighty Microbes</w:t>
      </w:r>
      <w:r>
        <w:rPr>
          <w:rStyle w:val="Italic"/>
        </w:rPr>
        <w:t>,</w:t>
      </w:r>
      <w:r>
        <w:t xml:space="preserve"> you observed and researched bacteria, yeast, and mold, learning more about each microorganism. Think about the functions of yeast that you have explored in previous lessons. Why would food scientists want to manipulate the growth of yeast? What factors affect microbial growth?</w:t>
      </w:r>
    </w:p>
    <w:p w14:paraId="2F9B249C" w14:textId="77777777" w:rsidR="003B0686" w:rsidRPr="00210996" w:rsidRDefault="003B0686" w:rsidP="002C5E76"/>
    <w:p w14:paraId="6DD84930"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4A1CCD58" w14:textId="77777777" w:rsidTr="002C5E76">
        <w:tc>
          <w:tcPr>
            <w:tcW w:w="5499" w:type="dxa"/>
          </w:tcPr>
          <w:p w14:paraId="1D7CB272" w14:textId="77777777" w:rsidR="002C5E76" w:rsidRDefault="002C5E76" w:rsidP="00BE7183">
            <w:pPr>
              <w:pStyle w:val="ActivityBodyBold"/>
            </w:pPr>
            <w:r>
              <w:t xml:space="preserve">Per </w:t>
            </w:r>
            <w:r w:rsidR="009B64DE">
              <w:t>pair of students</w:t>
            </w:r>
            <w:r>
              <w:t>:</w:t>
            </w:r>
          </w:p>
          <w:p w14:paraId="53D68A91" w14:textId="77777777" w:rsidR="009B64DE" w:rsidRDefault="009B64DE" w:rsidP="009B64DE">
            <w:pPr>
              <w:pStyle w:val="Activitybullet"/>
            </w:pPr>
            <w:r>
              <w:t>Microwave</w:t>
            </w:r>
          </w:p>
          <w:p w14:paraId="688EBDA1" w14:textId="77777777" w:rsidR="009B64DE" w:rsidRDefault="009B64DE" w:rsidP="009B64DE">
            <w:pPr>
              <w:pStyle w:val="Activitybullet"/>
            </w:pPr>
            <w:r>
              <w:t>Sample of yeast broth</w:t>
            </w:r>
          </w:p>
          <w:p w14:paraId="470DCB57" w14:textId="77777777" w:rsidR="009B64DE" w:rsidRDefault="009B64DE" w:rsidP="009B64DE">
            <w:pPr>
              <w:pStyle w:val="Activitybullet"/>
            </w:pPr>
            <w:r>
              <w:t>5 petri dishes</w:t>
            </w:r>
          </w:p>
          <w:p w14:paraId="773E9A20" w14:textId="77777777" w:rsidR="009B64DE" w:rsidRDefault="009B64DE" w:rsidP="009B64DE">
            <w:pPr>
              <w:pStyle w:val="Activitybullet"/>
            </w:pPr>
            <w:r>
              <w:t>Yeast malt powder</w:t>
            </w:r>
            <w:r w:rsidR="00A225F2">
              <w:t xml:space="preserve"> agar</w:t>
            </w:r>
          </w:p>
          <w:p w14:paraId="37ABAF71" w14:textId="77777777" w:rsidR="009B64DE" w:rsidRDefault="009B64DE" w:rsidP="009B64DE">
            <w:pPr>
              <w:pStyle w:val="Activitybullet"/>
            </w:pPr>
            <w:r>
              <w:t>250ml media bottle</w:t>
            </w:r>
          </w:p>
          <w:p w14:paraId="50765898" w14:textId="77777777" w:rsidR="009B64DE" w:rsidRDefault="009B64DE" w:rsidP="009B64DE">
            <w:pPr>
              <w:pStyle w:val="Activitybullet"/>
            </w:pPr>
            <w:r>
              <w:t>400ml beaker</w:t>
            </w:r>
          </w:p>
          <w:p w14:paraId="67319130" w14:textId="77777777" w:rsidR="009B64DE" w:rsidRDefault="009B64DE" w:rsidP="009B64DE">
            <w:pPr>
              <w:pStyle w:val="Activitybullet"/>
            </w:pPr>
            <w:r>
              <w:t>100ml graduated cylinder</w:t>
            </w:r>
          </w:p>
          <w:p w14:paraId="739BD3B3" w14:textId="77777777" w:rsidR="009B64DE" w:rsidRDefault="009B64DE" w:rsidP="009B64DE">
            <w:pPr>
              <w:pStyle w:val="Activitybullet"/>
            </w:pPr>
            <w:r>
              <w:t>Distilled water</w:t>
            </w:r>
          </w:p>
          <w:p w14:paraId="3C155E22" w14:textId="77777777" w:rsidR="002C5E76" w:rsidRDefault="009B64DE" w:rsidP="009B64DE">
            <w:pPr>
              <w:pStyle w:val="Activitybullet"/>
            </w:pPr>
            <w:r>
              <w:t>Hot pad or oven mitt</w:t>
            </w:r>
          </w:p>
        </w:tc>
        <w:tc>
          <w:tcPr>
            <w:tcW w:w="5499" w:type="dxa"/>
          </w:tcPr>
          <w:p w14:paraId="1AC90B9B" w14:textId="77777777" w:rsidR="009B64DE" w:rsidRDefault="009B64DE" w:rsidP="009B64DE">
            <w:pPr>
              <w:pStyle w:val="ActivityBodyBold"/>
            </w:pPr>
          </w:p>
          <w:p w14:paraId="2DCEF733" w14:textId="77777777" w:rsidR="009B64DE" w:rsidRDefault="00403D09" w:rsidP="009B64DE">
            <w:pPr>
              <w:pStyle w:val="Activitybullet"/>
            </w:pPr>
            <w:r>
              <w:t>Parafilm</w:t>
            </w:r>
          </w:p>
          <w:p w14:paraId="77EE3AB6" w14:textId="77777777" w:rsidR="009B64DE" w:rsidRDefault="009B64DE" w:rsidP="009B64DE">
            <w:pPr>
              <w:pStyle w:val="Activitybullet"/>
            </w:pPr>
            <w:r>
              <w:t>Permanent marker</w:t>
            </w:r>
          </w:p>
          <w:p w14:paraId="094F5A7F" w14:textId="77777777" w:rsidR="009B64DE" w:rsidRDefault="009B64DE" w:rsidP="009B64DE">
            <w:pPr>
              <w:pStyle w:val="Activitybullet"/>
            </w:pPr>
            <w:r>
              <w:t>Laboratory tape</w:t>
            </w:r>
          </w:p>
          <w:p w14:paraId="444F6FB6" w14:textId="77777777" w:rsidR="009B64DE" w:rsidRDefault="009B64DE" w:rsidP="009B64DE">
            <w:pPr>
              <w:pStyle w:val="Activitybullet"/>
            </w:pPr>
            <w:r>
              <w:t>Computer with Internet access</w:t>
            </w:r>
          </w:p>
          <w:p w14:paraId="04F51B16" w14:textId="77777777" w:rsidR="002C5E76" w:rsidRDefault="009B64DE" w:rsidP="009B64DE">
            <w:pPr>
              <w:pStyle w:val="Activitybullet"/>
            </w:pPr>
            <w:r>
              <w:t>Various materials could include Bunsen burner, metal inoculation loop, incubator, refrigerator, dehydrator, acidic sources, and alkaline sources.</w:t>
            </w:r>
          </w:p>
        </w:tc>
      </w:tr>
      <w:tr w:rsidR="009B64DE" w14:paraId="50104A02" w14:textId="77777777" w:rsidTr="002C5E76">
        <w:tc>
          <w:tcPr>
            <w:tcW w:w="5499" w:type="dxa"/>
          </w:tcPr>
          <w:p w14:paraId="4DFE8534" w14:textId="77777777" w:rsidR="009B64DE" w:rsidRDefault="009B64DE" w:rsidP="009B64DE">
            <w:pPr>
              <w:pStyle w:val="ActivityBodyBold"/>
            </w:pPr>
            <w:r>
              <w:t>Per student:</w:t>
            </w:r>
          </w:p>
          <w:p w14:paraId="38490CBC" w14:textId="77777777" w:rsidR="009B64DE" w:rsidRDefault="009B64DE" w:rsidP="009B64DE">
            <w:pPr>
              <w:pStyle w:val="Activitybullet"/>
            </w:pPr>
            <w:r>
              <w:t>Lab coat</w:t>
            </w:r>
          </w:p>
          <w:p w14:paraId="657A50E7" w14:textId="77777777" w:rsidR="009B64DE" w:rsidRDefault="009B64DE" w:rsidP="009B64DE">
            <w:pPr>
              <w:pStyle w:val="Activitybullet"/>
            </w:pPr>
            <w:r>
              <w:t>Disposable gloves</w:t>
            </w:r>
          </w:p>
          <w:p w14:paraId="207E8822" w14:textId="77777777" w:rsidR="009B64DE" w:rsidRPr="009B64DE" w:rsidRDefault="009B64DE" w:rsidP="009B64DE">
            <w:pPr>
              <w:pStyle w:val="Activitybullet"/>
            </w:pPr>
            <w:r>
              <w:t>Safety glasses</w:t>
            </w:r>
          </w:p>
        </w:tc>
        <w:tc>
          <w:tcPr>
            <w:tcW w:w="5499" w:type="dxa"/>
          </w:tcPr>
          <w:p w14:paraId="31394E81" w14:textId="77777777" w:rsidR="009B64DE" w:rsidRDefault="009B64DE" w:rsidP="00BE7183">
            <w:pPr>
              <w:pStyle w:val="ActivityBodyBold"/>
            </w:pPr>
          </w:p>
          <w:p w14:paraId="7E856FA5" w14:textId="77777777" w:rsidR="009B64DE" w:rsidRDefault="009B64DE" w:rsidP="009B64DE">
            <w:pPr>
              <w:pStyle w:val="Activitybullet"/>
            </w:pPr>
            <w:r>
              <w:t>Pen</w:t>
            </w:r>
          </w:p>
          <w:p w14:paraId="60190367" w14:textId="77777777" w:rsidR="009B64DE" w:rsidRDefault="009B64DE" w:rsidP="009B64DE">
            <w:pPr>
              <w:pStyle w:val="Activitybullet"/>
              <w:rPr>
                <w:rStyle w:val="Italic"/>
              </w:rPr>
            </w:pPr>
            <w:r w:rsidRPr="006454CA">
              <w:rPr>
                <w:rStyle w:val="Italic"/>
              </w:rPr>
              <w:t>Agriscience Notebook</w:t>
            </w:r>
          </w:p>
          <w:p w14:paraId="3AA46700" w14:textId="77777777" w:rsidR="009B64DE" w:rsidRDefault="009B64DE" w:rsidP="009B64DE">
            <w:pPr>
              <w:pStyle w:val="Activitybullet"/>
            </w:pPr>
            <w:r>
              <w:rPr>
                <w:rStyle w:val="Italic"/>
              </w:rPr>
              <w:t xml:space="preserve">Laboratory </w:t>
            </w:r>
            <w:r w:rsidRPr="006E0BD6">
              <w:rPr>
                <w:rStyle w:val="Italic"/>
              </w:rPr>
              <w:t>Notebook</w:t>
            </w:r>
          </w:p>
        </w:tc>
      </w:tr>
    </w:tbl>
    <w:p w14:paraId="1BF414DB" w14:textId="77777777" w:rsidR="002C5E76" w:rsidRDefault="002C5E76" w:rsidP="002C5E76"/>
    <w:p w14:paraId="7DD0DF22" w14:textId="77777777" w:rsidR="002C5E76" w:rsidRDefault="002C5E76" w:rsidP="002C5E76">
      <w:pPr>
        <w:pStyle w:val="ActivitySection"/>
      </w:pPr>
      <w:r>
        <w:t>Procedure</w:t>
      </w:r>
    </w:p>
    <w:p w14:paraId="510D29CA" w14:textId="0C553C1A" w:rsidR="009B64DE" w:rsidRDefault="00AC0CAE" w:rsidP="009B64DE">
      <w:pPr>
        <w:pStyle w:val="ActivityBody"/>
      </w:pPr>
      <w:r>
        <w:t>W</w:t>
      </w:r>
      <w:r w:rsidR="009B64DE">
        <w:t>ork with a partner to prepare agar plates for culturing yeast. After culturing the yeast</w:t>
      </w:r>
      <w:r>
        <w:t>,</w:t>
      </w:r>
      <w:r w:rsidR="009B64DE">
        <w:t xml:space="preserve"> you</w:t>
      </w:r>
      <w:r w:rsidR="00796CB4">
        <w:t xml:space="preserve"> and your partner </w:t>
      </w:r>
      <w:r w:rsidR="009B64DE">
        <w:t>will develop a research project examining factors affecting yeast growth.</w:t>
      </w:r>
    </w:p>
    <w:p w14:paraId="01090FC4" w14:textId="77777777" w:rsidR="009B64DE" w:rsidRPr="006E0BD6" w:rsidRDefault="009B64DE" w:rsidP="009B64DE"/>
    <w:p w14:paraId="53AE7C76" w14:textId="77777777" w:rsidR="009B64DE" w:rsidRDefault="009B64DE" w:rsidP="009B64DE">
      <w:pPr>
        <w:pStyle w:val="ActivityBodyBold"/>
      </w:pPr>
      <w:r>
        <w:t>Part One – Preparing Agar Plates</w:t>
      </w:r>
    </w:p>
    <w:p w14:paraId="67E9A5CA" w14:textId="77777777" w:rsidR="009B64DE" w:rsidRDefault="009B64DE" w:rsidP="009B64DE">
      <w:pPr>
        <w:pStyle w:val="ActivityNumbers"/>
      </w:pPr>
      <w:r>
        <w:t>Wash all glassware and sterilize your workspace.</w:t>
      </w:r>
    </w:p>
    <w:p w14:paraId="098A2368" w14:textId="77777777" w:rsidR="009B64DE" w:rsidRDefault="009B64DE" w:rsidP="009B64DE">
      <w:pPr>
        <w:pStyle w:val="ActivityNumbers"/>
      </w:pPr>
      <w:r>
        <w:lastRenderedPageBreak/>
        <w:t>Use laboratory tape to label the media bottle with date, initials, and media type.</w:t>
      </w:r>
    </w:p>
    <w:p w14:paraId="137D0B46" w14:textId="77777777" w:rsidR="009B64DE" w:rsidRDefault="009B64DE" w:rsidP="009B64DE">
      <w:pPr>
        <w:pStyle w:val="ActivityNumbers"/>
      </w:pPr>
      <w:r>
        <w:t xml:space="preserve">Make 100ml of agar using methods learned in </w:t>
      </w:r>
      <w:r w:rsidRPr="00D10153">
        <w:rPr>
          <w:rStyle w:val="Italic"/>
        </w:rPr>
        <w:t xml:space="preserve">Project 2.2.1 Food </w:t>
      </w:r>
      <w:proofErr w:type="gramStart"/>
      <w:r w:rsidRPr="00D10153">
        <w:rPr>
          <w:rStyle w:val="Italic"/>
        </w:rPr>
        <w:t>Over</w:t>
      </w:r>
      <w:proofErr w:type="gramEnd"/>
      <w:r w:rsidRPr="00D10153">
        <w:rPr>
          <w:rStyle w:val="Italic"/>
        </w:rPr>
        <w:t xml:space="preserve"> Time</w:t>
      </w:r>
      <w:r>
        <w:t>.</w:t>
      </w:r>
    </w:p>
    <w:p w14:paraId="3F2642A3" w14:textId="77777777" w:rsidR="009B64DE" w:rsidRDefault="009B64DE" w:rsidP="009B64DE">
      <w:pPr>
        <w:pStyle w:val="ActivityNumbers"/>
      </w:pPr>
      <w:r>
        <w:t>Pour approximately 20ml of agar into each petri dish. That should fill the plates 1/3 of the way full. Gently swirl the petri dish if needed for agar to cover the bottom. Promptly replace the lid.</w:t>
      </w:r>
    </w:p>
    <w:p w14:paraId="39D7489F" w14:textId="77777777" w:rsidR="009B64DE" w:rsidRDefault="009B64DE" w:rsidP="009B64DE">
      <w:pPr>
        <w:pStyle w:val="ActivityNumbers"/>
      </w:pPr>
      <w:r>
        <w:t>Allow plates to sit undisturbed for 10-15 minutes.</w:t>
      </w:r>
    </w:p>
    <w:p w14:paraId="1309DAB3" w14:textId="77777777" w:rsidR="009B64DE" w:rsidRDefault="009B64DE" w:rsidP="009B64DE">
      <w:pPr>
        <w:pStyle w:val="ActivityNumbers"/>
      </w:pPr>
      <w:r>
        <w:t>Clean workstation as directed by the teacher while waiting for plates.</w:t>
      </w:r>
    </w:p>
    <w:p w14:paraId="7C17BDD2" w14:textId="77777777" w:rsidR="009B64DE" w:rsidRDefault="009B64DE" w:rsidP="009B64DE">
      <w:pPr>
        <w:pStyle w:val="ActivityNumbers"/>
      </w:pPr>
      <w:r>
        <w:t>Carefully stack plates and gently place them to the side of the work area to set for 24 hours.</w:t>
      </w:r>
    </w:p>
    <w:p w14:paraId="35DA155B" w14:textId="77777777" w:rsidR="009B64DE" w:rsidRDefault="009B64DE" w:rsidP="009B64DE"/>
    <w:p w14:paraId="0A720579" w14:textId="77777777" w:rsidR="009B64DE" w:rsidRPr="00AA0CD9" w:rsidRDefault="009B64DE" w:rsidP="009B64DE">
      <w:pPr>
        <w:pStyle w:val="ActivityBodyBold"/>
      </w:pPr>
      <w:r>
        <w:t>Part Two – Research</w:t>
      </w:r>
    </w:p>
    <w:p w14:paraId="5348BC63" w14:textId="5F27B5E0" w:rsidR="009B64DE" w:rsidRDefault="009B64DE" w:rsidP="009B64DE">
      <w:pPr>
        <w:pStyle w:val="ActivityBody"/>
      </w:pPr>
      <w:r>
        <w:t xml:space="preserve">Research factors affecting yeast growth and </w:t>
      </w:r>
      <w:r w:rsidR="00AC0CAE">
        <w:t>propose</w:t>
      </w:r>
      <w:r>
        <w:t xml:space="preserve"> a question you and your partner would like to examine. Use the following suggestions to help guide you to your topic.</w:t>
      </w:r>
    </w:p>
    <w:p w14:paraId="286FFC1B" w14:textId="77777777" w:rsidR="009B64DE" w:rsidRDefault="009B64DE" w:rsidP="009B64DE">
      <w:pPr>
        <w:pStyle w:val="Activitybullet"/>
      </w:pPr>
      <w:r>
        <w:t>Determine what factor affecting microbial growth interests you.</w:t>
      </w:r>
    </w:p>
    <w:p w14:paraId="6B275EFD" w14:textId="77777777" w:rsidR="009B64DE" w:rsidRDefault="009B64DE" w:rsidP="009B64DE">
      <w:pPr>
        <w:pStyle w:val="Activitybullet"/>
      </w:pPr>
      <w:r>
        <w:t>Consider the questions pertaining to the topic.</w:t>
      </w:r>
    </w:p>
    <w:p w14:paraId="6073FF2D" w14:textId="77777777" w:rsidR="009B64DE" w:rsidRDefault="009B64DE" w:rsidP="009B64DE">
      <w:pPr>
        <w:pStyle w:val="Activitybullet"/>
      </w:pPr>
      <w:r>
        <w:t>Select one question to research.</w:t>
      </w:r>
    </w:p>
    <w:p w14:paraId="5D115782" w14:textId="784B34A1" w:rsidR="009B64DE" w:rsidRDefault="009B64DE" w:rsidP="009B64DE">
      <w:pPr>
        <w:pStyle w:val="ActivityBody"/>
      </w:pPr>
      <w:r>
        <w:t xml:space="preserve">After choosing your question, research your topic. Use the </w:t>
      </w:r>
      <w:r w:rsidRPr="00E26470">
        <w:rPr>
          <w:rStyle w:val="Italic"/>
        </w:rPr>
        <w:t>Research Proposal Template</w:t>
      </w:r>
      <w:r>
        <w:t xml:space="preserve"> and develop guidelines for your research. Use the following information to assist you in your research.</w:t>
      </w:r>
    </w:p>
    <w:p w14:paraId="7D570139" w14:textId="77777777" w:rsidR="009B64DE" w:rsidRDefault="009B64DE" w:rsidP="009B64DE">
      <w:pPr>
        <w:pStyle w:val="Activitybullet"/>
      </w:pPr>
      <w:r>
        <w:t>Identify what is already known about your topic.</w:t>
      </w:r>
    </w:p>
    <w:p w14:paraId="0DD6D03C" w14:textId="77777777" w:rsidR="009B64DE" w:rsidRDefault="009B64DE" w:rsidP="009B64DE">
      <w:pPr>
        <w:pStyle w:val="Activitybullet"/>
      </w:pPr>
      <w:r>
        <w:t>Develop a deeper understanding of the topic.</w:t>
      </w:r>
    </w:p>
    <w:p w14:paraId="04FF5043" w14:textId="77777777" w:rsidR="009B64DE" w:rsidRPr="00A57B6A" w:rsidRDefault="009B64DE" w:rsidP="009B64DE">
      <w:pPr>
        <w:pStyle w:val="Activitybullet"/>
      </w:pPr>
      <w:r>
        <w:t>Cite areas you have found information.</w:t>
      </w:r>
    </w:p>
    <w:p w14:paraId="51B6D23C" w14:textId="77777777" w:rsidR="009B64DE" w:rsidRPr="00CC0F7A" w:rsidRDefault="009B64DE" w:rsidP="009B64DE"/>
    <w:p w14:paraId="6DAC34F7" w14:textId="77777777" w:rsidR="009B64DE" w:rsidRDefault="009B64DE" w:rsidP="009B64DE">
      <w:pPr>
        <w:pStyle w:val="ActivityBodyBold"/>
      </w:pPr>
      <w:r>
        <w:t>Part Three – Designing the Experiment</w:t>
      </w:r>
    </w:p>
    <w:p w14:paraId="0278DA86" w14:textId="455CB75E" w:rsidR="009B64DE" w:rsidRDefault="009B64DE" w:rsidP="009B64DE">
      <w:pPr>
        <w:pStyle w:val="ActivityBody"/>
      </w:pPr>
      <w:r>
        <w:t xml:space="preserve">Upon completion of research, write </w:t>
      </w:r>
      <w:r w:rsidR="00AC0CAE">
        <w:t xml:space="preserve">a </w:t>
      </w:r>
      <w:r>
        <w:t>protocol</w:t>
      </w:r>
      <w:r w:rsidR="00AC0CAE">
        <w:t xml:space="preserve"> to</w:t>
      </w:r>
      <w:r>
        <w:t xml:space="preserve"> test your </w:t>
      </w:r>
      <w:r w:rsidR="00AC0CAE">
        <w:t>question</w:t>
      </w:r>
      <w:r>
        <w:t xml:space="preserve">. Continue using the </w:t>
      </w:r>
      <w:r w:rsidRPr="00743069">
        <w:rPr>
          <w:rStyle w:val="Italic"/>
        </w:rPr>
        <w:t>Research Proposal Template</w:t>
      </w:r>
      <w:r>
        <w:t xml:space="preserve"> to assist you in developing your protocol. While developing your proposal, consider the following.</w:t>
      </w:r>
    </w:p>
    <w:p w14:paraId="716404A5" w14:textId="77777777" w:rsidR="009B64DE" w:rsidRDefault="009B64DE" w:rsidP="009B64DE">
      <w:pPr>
        <w:pStyle w:val="Activitybullet"/>
      </w:pPr>
      <w:r>
        <w:t>Develop a hypothesis for your question.</w:t>
      </w:r>
    </w:p>
    <w:p w14:paraId="2513101A" w14:textId="77777777" w:rsidR="009B64DE" w:rsidRDefault="009B64DE" w:rsidP="009B64DE">
      <w:pPr>
        <w:pStyle w:val="Activitybullet"/>
      </w:pPr>
      <w:r>
        <w:t>What background information is pertinent to your question?</w:t>
      </w:r>
    </w:p>
    <w:p w14:paraId="675D7E0C" w14:textId="77777777" w:rsidR="009B64DE" w:rsidRDefault="009B64DE" w:rsidP="009B64DE">
      <w:pPr>
        <w:pStyle w:val="Activitybullet"/>
      </w:pPr>
      <w:r>
        <w:t>What experiment would you like to conduct to test your hypothesis?</w:t>
      </w:r>
    </w:p>
    <w:p w14:paraId="08B992F1" w14:textId="77777777" w:rsidR="009B64DE" w:rsidRDefault="009B64DE" w:rsidP="009B64DE">
      <w:pPr>
        <w:pStyle w:val="Activitybullet"/>
      </w:pPr>
      <w:r>
        <w:t>What materials will you need? Be specific.</w:t>
      </w:r>
    </w:p>
    <w:p w14:paraId="5246CF56" w14:textId="77777777" w:rsidR="009B64DE" w:rsidRDefault="009B64DE" w:rsidP="009B64DE">
      <w:pPr>
        <w:pStyle w:val="Activitybullet"/>
      </w:pPr>
      <w:r>
        <w:t xml:space="preserve">What safety measures will be used, including </w:t>
      </w:r>
      <w:proofErr w:type="gramStart"/>
      <w:r>
        <w:t>PPE.</w:t>
      </w:r>
      <w:proofErr w:type="gramEnd"/>
    </w:p>
    <w:p w14:paraId="018D0165" w14:textId="77777777" w:rsidR="009B64DE" w:rsidRDefault="009B64DE" w:rsidP="009B64DE">
      <w:pPr>
        <w:pStyle w:val="Activitybullet"/>
      </w:pPr>
      <w:r>
        <w:t>What steps are necessary for your group to conduct your research?</w:t>
      </w:r>
    </w:p>
    <w:p w14:paraId="197B296E" w14:textId="77777777" w:rsidR="009B64DE" w:rsidRDefault="009B64DE" w:rsidP="009B64DE">
      <w:pPr>
        <w:pStyle w:val="Activitybullet"/>
      </w:pPr>
      <w:r>
        <w:t>What is the timeline for the research?</w:t>
      </w:r>
    </w:p>
    <w:p w14:paraId="24F11B1C" w14:textId="77777777" w:rsidR="009B64DE" w:rsidRDefault="009B64DE" w:rsidP="009B64DE">
      <w:pPr>
        <w:pStyle w:val="Activitybullet"/>
      </w:pPr>
      <w:r>
        <w:t>What data will be collected during the research? How will you display the data so that you can analyze the data easily?</w:t>
      </w:r>
    </w:p>
    <w:p w14:paraId="50A9BE5A" w14:textId="77777777" w:rsidR="009B64DE" w:rsidRDefault="009B64DE" w:rsidP="009B64DE">
      <w:pPr>
        <w:pStyle w:val="Activitybullet"/>
      </w:pPr>
      <w:r>
        <w:t>What results does your group expect from your research? How will you support your hypothesis?</w:t>
      </w:r>
    </w:p>
    <w:p w14:paraId="1AF8553B" w14:textId="77777777" w:rsidR="009B64DE" w:rsidRDefault="009B64DE" w:rsidP="009B64DE">
      <w:pPr>
        <w:pStyle w:val="Activitybullet"/>
      </w:pPr>
      <w:r>
        <w:t>What references did you use for background information and research information to develop the protocol?</w:t>
      </w:r>
    </w:p>
    <w:p w14:paraId="43EA8203" w14:textId="782EFB65" w:rsidR="002C5E76" w:rsidRDefault="009B64DE" w:rsidP="009B64DE">
      <w:pPr>
        <w:pStyle w:val="ActivityBody"/>
      </w:pPr>
      <w:r>
        <w:t>Turn in your</w:t>
      </w:r>
      <w:r w:rsidR="00A225F2">
        <w:t xml:space="preserve"> completed</w:t>
      </w:r>
      <w:r>
        <w:t xml:space="preserve"> </w:t>
      </w:r>
      <w:r w:rsidRPr="00743069">
        <w:rPr>
          <w:rStyle w:val="Italic"/>
        </w:rPr>
        <w:t>Research Proposal</w:t>
      </w:r>
      <w:r>
        <w:t xml:space="preserve"> to your teacher. Your teacher will review your proposal, make suggestions, and approve your proposal.</w:t>
      </w:r>
    </w:p>
    <w:p w14:paraId="168A952B" w14:textId="77777777" w:rsidR="009B64DE" w:rsidRPr="009B64DE" w:rsidRDefault="009B64DE" w:rsidP="009B64DE"/>
    <w:p w14:paraId="780ACAF7" w14:textId="77777777" w:rsidR="009B64DE" w:rsidRDefault="009B64DE" w:rsidP="009B64DE">
      <w:pPr>
        <w:pStyle w:val="ActivityBodyBold"/>
      </w:pPr>
      <w:r>
        <w:t>Part Four – Conducting the Experiment</w:t>
      </w:r>
    </w:p>
    <w:p w14:paraId="511954C6" w14:textId="1C7661D9" w:rsidR="009B64DE" w:rsidRDefault="009B64DE" w:rsidP="009B64DE">
      <w:pPr>
        <w:pStyle w:val="ActivityBody"/>
      </w:pPr>
      <w:r>
        <w:t xml:space="preserve">Upon approval of your proposal, conduct your experiment. Record all information in your </w:t>
      </w:r>
      <w:r w:rsidRPr="00743069">
        <w:rPr>
          <w:rStyle w:val="Italic"/>
        </w:rPr>
        <w:t>Laboratory Notebook</w:t>
      </w:r>
      <w:r>
        <w:t>. Be sure to keep detailed notes and data for use in writing your laboratory report.</w:t>
      </w:r>
    </w:p>
    <w:p w14:paraId="53D61143" w14:textId="77777777" w:rsidR="009B64DE" w:rsidRPr="00B83595" w:rsidRDefault="009B64DE" w:rsidP="009B64DE"/>
    <w:p w14:paraId="56610F4E" w14:textId="77777777" w:rsidR="009B64DE" w:rsidRDefault="009B64DE" w:rsidP="009B64DE">
      <w:pPr>
        <w:pStyle w:val="ActivityBodyBold"/>
      </w:pPr>
      <w:r>
        <w:t>Part Five – Laboratory Report</w:t>
      </w:r>
    </w:p>
    <w:p w14:paraId="6495069D" w14:textId="0423E0E0" w:rsidR="009B64DE" w:rsidRDefault="009B64DE" w:rsidP="009B64DE">
      <w:pPr>
        <w:pStyle w:val="ActivityBody"/>
      </w:pPr>
      <w:r>
        <w:t>After conducting your research, write a report discussing your findings. As you write the report, consider the</w:t>
      </w:r>
      <w:r w:rsidR="00AC0CAE">
        <w:t xml:space="preserve"> following.</w:t>
      </w:r>
      <w:bookmarkStart w:id="0" w:name="_GoBack"/>
      <w:bookmarkEnd w:id="0"/>
    </w:p>
    <w:p w14:paraId="442BA8B9" w14:textId="69F80BAC" w:rsidR="009B64DE" w:rsidRDefault="009B64DE" w:rsidP="009B64DE">
      <w:pPr>
        <w:pStyle w:val="Activitybullet"/>
      </w:pPr>
      <w:r>
        <w:lastRenderedPageBreak/>
        <w:t xml:space="preserve">Use the </w:t>
      </w:r>
      <w:r w:rsidRPr="00A716D1">
        <w:rPr>
          <w:rStyle w:val="Italic"/>
        </w:rPr>
        <w:t xml:space="preserve">Research </w:t>
      </w:r>
      <w:r w:rsidRPr="00170F17">
        <w:rPr>
          <w:rStyle w:val="Italic"/>
        </w:rPr>
        <w:t xml:space="preserve">Proposal </w:t>
      </w:r>
      <w:r>
        <w:t xml:space="preserve">and your </w:t>
      </w:r>
      <w:r w:rsidRPr="00743069">
        <w:rPr>
          <w:rStyle w:val="Italic"/>
        </w:rPr>
        <w:t>Laboratory Notebook</w:t>
      </w:r>
      <w:r>
        <w:t xml:space="preserve"> to assist you with the lab report. Use the </w:t>
      </w:r>
      <w:r w:rsidRPr="00170F17">
        <w:rPr>
          <w:rStyle w:val="Italic"/>
        </w:rPr>
        <w:t>Lab Report Template</w:t>
      </w:r>
      <w:r>
        <w:rPr>
          <w:rStyle w:val="Italic"/>
        </w:rPr>
        <w:t xml:space="preserve"> </w:t>
      </w:r>
      <w:r w:rsidRPr="00691638">
        <w:t>to format your work</w:t>
      </w:r>
      <w:r>
        <w:rPr>
          <w:rStyle w:val="Italic"/>
        </w:rPr>
        <w:t xml:space="preserve">. </w:t>
      </w:r>
      <w:r>
        <w:t>Be sure to record what actually happened during the experiment in the lab report.</w:t>
      </w:r>
    </w:p>
    <w:p w14:paraId="59F4AC6E" w14:textId="77777777" w:rsidR="009B64DE" w:rsidRDefault="009B64DE" w:rsidP="009B64DE">
      <w:pPr>
        <w:pStyle w:val="Activitybullet"/>
      </w:pPr>
      <w:r>
        <w:t>When you analyze the data be descriptive and complete. Record only facts in the analysis portion of the report.</w:t>
      </w:r>
    </w:p>
    <w:p w14:paraId="1A87CF08" w14:textId="77777777" w:rsidR="009B64DE" w:rsidRDefault="009B64DE" w:rsidP="009B64DE">
      <w:pPr>
        <w:pStyle w:val="Activitybullet"/>
      </w:pPr>
      <w:r>
        <w:t>Expand in your conclusion. You and your partner can make inferences in the conclusion. Was your hypothesis supported or not? Are there changes you would like to make to the protocol? What questions came to mind while conducting this research?</w:t>
      </w:r>
    </w:p>
    <w:p w14:paraId="671E1BED" w14:textId="77777777" w:rsidR="009B64DE" w:rsidRDefault="009B64DE" w:rsidP="009B64DE"/>
    <w:p w14:paraId="092251E1" w14:textId="77777777" w:rsidR="009B64DE" w:rsidRDefault="009B64DE" w:rsidP="009B64DE">
      <w:pPr>
        <w:pStyle w:val="ActivitySection"/>
      </w:pPr>
      <w:r>
        <w:t>Conclusion</w:t>
      </w:r>
    </w:p>
    <w:p w14:paraId="04ABE51B" w14:textId="77777777" w:rsidR="009B64DE" w:rsidRDefault="009B64DE" w:rsidP="009B64DE">
      <w:pPr>
        <w:pStyle w:val="ActivityNumbers"/>
        <w:numPr>
          <w:ilvl w:val="0"/>
          <w:numId w:val="9"/>
        </w:numPr>
      </w:pPr>
      <w:r>
        <w:t>Why would food scientists want to manipulate the growth of yeast?</w:t>
      </w:r>
    </w:p>
    <w:p w14:paraId="5180F168" w14:textId="77777777" w:rsidR="009B64DE" w:rsidRDefault="009B64DE" w:rsidP="009B64DE">
      <w:pPr>
        <w:pStyle w:val="ActivityNumbers"/>
        <w:numPr>
          <w:ilvl w:val="0"/>
          <w:numId w:val="9"/>
        </w:numPr>
      </w:pPr>
      <w:r>
        <w:t>Did your research support your hypothesis? Explain.</w:t>
      </w:r>
    </w:p>
    <w:p w14:paraId="5ABA1040" w14:textId="77777777" w:rsidR="009B64DE" w:rsidRDefault="009B64DE" w:rsidP="009B64DE">
      <w:pPr>
        <w:pStyle w:val="ActivityNumbers"/>
        <w:numPr>
          <w:ilvl w:val="0"/>
          <w:numId w:val="9"/>
        </w:numPr>
      </w:pPr>
      <w:r>
        <w:t>What would you change about the research if you were to do this protocol again?</w:t>
      </w:r>
    </w:p>
    <w:p w14:paraId="2F0E4F8D" w14:textId="77777777" w:rsidR="00210996" w:rsidRPr="00DF1D3F" w:rsidRDefault="009B64DE" w:rsidP="00D02DB8">
      <w:pPr>
        <w:pStyle w:val="ActivityNumbers"/>
        <w:numPr>
          <w:ilvl w:val="0"/>
          <w:numId w:val="9"/>
        </w:numPr>
      </w:pPr>
      <w:r>
        <w:t>Did your proposal match what actually happened in the laboratory? Why or why not?</w:t>
      </w:r>
    </w:p>
    <w:sectPr w:rsidR="00210996" w:rsidRPr="00DF1D3F" w:rsidSect="00DF1D3F">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3FB66" w14:textId="77777777" w:rsidR="00971B60" w:rsidRDefault="00971B60">
      <w:r>
        <w:separator/>
      </w:r>
    </w:p>
  </w:endnote>
  <w:endnote w:type="continuationSeparator" w:id="0">
    <w:p w14:paraId="1B0765A7" w14:textId="77777777" w:rsidR="00971B60" w:rsidRDefault="0097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AC0CAE" w:rsidRPr="007F0280" w14:paraId="338EFC0A" w14:textId="77777777" w:rsidTr="00B231A2">
      <w:tc>
        <w:tcPr>
          <w:tcW w:w="4968" w:type="dxa"/>
          <w:shd w:val="clear" w:color="auto" w:fill="F2F2F2"/>
        </w:tcPr>
        <w:p w14:paraId="574166DD" w14:textId="77777777" w:rsidR="00AC0CAE" w:rsidRPr="003B0686" w:rsidRDefault="00AC0CAE" w:rsidP="00AC0CAE">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03140EF8" w14:textId="77777777" w:rsidR="00AC0CAE" w:rsidRDefault="00AC0CAE" w:rsidP="00AC0CAE">
          <w:pPr>
            <w:pStyle w:val="Footer"/>
          </w:pPr>
          <w:r>
            <w:t>FSS</w:t>
          </w:r>
          <w:r w:rsidRPr="003B0686">
            <w:t xml:space="preserve"> – </w:t>
          </w:r>
          <w:r>
            <w:t>Project</w:t>
          </w:r>
          <w:r w:rsidRPr="003B0686">
            <w:t xml:space="preserve"> </w:t>
          </w:r>
          <w:r>
            <w:t>3.3.2 Manipulating Microbes</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Pr>
              <w:rStyle w:val="PageNumber"/>
              <w:rFonts w:cs="Arial"/>
              <w:noProof/>
              <w:szCs w:val="20"/>
            </w:rPr>
            <w:t>2</w:t>
          </w:r>
          <w:r w:rsidRPr="007F0280">
            <w:rPr>
              <w:rStyle w:val="PageNumber"/>
              <w:rFonts w:cs="Arial"/>
              <w:szCs w:val="20"/>
            </w:rPr>
            <w:fldChar w:fldCharType="end"/>
          </w:r>
        </w:p>
      </w:tc>
    </w:tr>
  </w:tbl>
  <w:p w14:paraId="64EC3F45" w14:textId="77777777" w:rsidR="00AC0CAE" w:rsidRPr="00AC0CAE" w:rsidRDefault="00AC0CAE">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AC0CAE" w:rsidRPr="007F0280" w14:paraId="17B9ECAA" w14:textId="77777777" w:rsidTr="00B231A2">
      <w:tc>
        <w:tcPr>
          <w:tcW w:w="4968" w:type="dxa"/>
          <w:shd w:val="clear" w:color="auto" w:fill="F2F2F2"/>
        </w:tcPr>
        <w:p w14:paraId="0F67CB1A" w14:textId="77777777" w:rsidR="00AC0CAE" w:rsidRPr="003B0686" w:rsidRDefault="00AC0CAE" w:rsidP="00AC0CAE">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1BE76928" w14:textId="77777777" w:rsidR="00AC0CAE" w:rsidRDefault="00AC0CAE" w:rsidP="00AC0CAE">
          <w:pPr>
            <w:pStyle w:val="Footer"/>
          </w:pPr>
          <w:r>
            <w:t>FSS</w:t>
          </w:r>
          <w:r w:rsidRPr="003B0686">
            <w:t xml:space="preserve"> – </w:t>
          </w:r>
          <w:r>
            <w:t>Project</w:t>
          </w:r>
          <w:r w:rsidRPr="003B0686">
            <w:t xml:space="preserve"> </w:t>
          </w:r>
          <w:r>
            <w:t>3.3.2 Manipulating Microbes</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Pr>
              <w:rStyle w:val="PageNumber"/>
              <w:rFonts w:cs="Arial"/>
              <w:noProof/>
              <w:szCs w:val="20"/>
            </w:rPr>
            <w:t>1</w:t>
          </w:r>
          <w:r w:rsidRPr="007F0280">
            <w:rPr>
              <w:rStyle w:val="PageNumber"/>
              <w:rFonts w:cs="Arial"/>
              <w:szCs w:val="20"/>
            </w:rPr>
            <w:fldChar w:fldCharType="end"/>
          </w:r>
        </w:p>
      </w:tc>
    </w:tr>
  </w:tbl>
  <w:p w14:paraId="0E7FC8A7" w14:textId="77777777" w:rsidR="00AC0CAE" w:rsidRPr="00AC0CAE" w:rsidRDefault="00AC0CAE">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E9DC7" w14:textId="77777777" w:rsidR="00971B60" w:rsidRDefault="00971B60">
      <w:r>
        <w:separator/>
      </w:r>
    </w:p>
  </w:footnote>
  <w:footnote w:type="continuationSeparator" w:id="0">
    <w:p w14:paraId="057C287F" w14:textId="77777777" w:rsidR="00971B60" w:rsidRDefault="00971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C4138" w14:textId="52B8F406" w:rsidR="00403D09" w:rsidRDefault="00AC0CAE" w:rsidP="002B0DD0">
    <w:pPr>
      <w:pStyle w:val="Footer"/>
      <w:jc w:val="left"/>
    </w:pPr>
    <w:r>
      <w:t>Name: 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3" type="#_x0000_t75" style="width:11.55pt;height:11.55pt" o:bullet="t">
        <v:imagedata r:id="rId1" o:title="mso1DB"/>
      </v:shape>
    </w:pict>
  </w:numPicBullet>
  <w:numPicBullet w:numPicBulletId="1">
    <w:pict>
      <v:shape id="_x0000_i139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64DE"/>
    <w:rsid w:val="00004D44"/>
    <w:rsid w:val="00023EF4"/>
    <w:rsid w:val="00050598"/>
    <w:rsid w:val="000575D1"/>
    <w:rsid w:val="0006381D"/>
    <w:rsid w:val="000643C4"/>
    <w:rsid w:val="00095B65"/>
    <w:rsid w:val="000E30CE"/>
    <w:rsid w:val="00120DA8"/>
    <w:rsid w:val="00125FE3"/>
    <w:rsid w:val="00140531"/>
    <w:rsid w:val="001522F9"/>
    <w:rsid w:val="00164A78"/>
    <w:rsid w:val="00180C81"/>
    <w:rsid w:val="00186EA4"/>
    <w:rsid w:val="00196647"/>
    <w:rsid w:val="001C146F"/>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3763A"/>
    <w:rsid w:val="0034081A"/>
    <w:rsid w:val="00352B6E"/>
    <w:rsid w:val="003574C4"/>
    <w:rsid w:val="00395386"/>
    <w:rsid w:val="003A2FD6"/>
    <w:rsid w:val="003B0686"/>
    <w:rsid w:val="003E2BBD"/>
    <w:rsid w:val="00403D09"/>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96CB4"/>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403C2"/>
    <w:rsid w:val="00955BC8"/>
    <w:rsid w:val="00960B08"/>
    <w:rsid w:val="009664A4"/>
    <w:rsid w:val="00966E61"/>
    <w:rsid w:val="00971B60"/>
    <w:rsid w:val="0098363E"/>
    <w:rsid w:val="009B64DE"/>
    <w:rsid w:val="009C4D66"/>
    <w:rsid w:val="009E0675"/>
    <w:rsid w:val="009F2329"/>
    <w:rsid w:val="009F29A8"/>
    <w:rsid w:val="00A225F2"/>
    <w:rsid w:val="00A241A8"/>
    <w:rsid w:val="00A31333"/>
    <w:rsid w:val="00A369B7"/>
    <w:rsid w:val="00A41DA8"/>
    <w:rsid w:val="00A45FE8"/>
    <w:rsid w:val="00A66F1B"/>
    <w:rsid w:val="00A70C87"/>
    <w:rsid w:val="00A716D1"/>
    <w:rsid w:val="00A82C3B"/>
    <w:rsid w:val="00A856C3"/>
    <w:rsid w:val="00AC0CAE"/>
    <w:rsid w:val="00AC1398"/>
    <w:rsid w:val="00AC6CF6"/>
    <w:rsid w:val="00AE0075"/>
    <w:rsid w:val="00AF47E6"/>
    <w:rsid w:val="00B032F1"/>
    <w:rsid w:val="00B05D83"/>
    <w:rsid w:val="00B171DE"/>
    <w:rsid w:val="00B4277B"/>
    <w:rsid w:val="00B43C31"/>
    <w:rsid w:val="00B45B73"/>
    <w:rsid w:val="00B541ED"/>
    <w:rsid w:val="00B836E8"/>
    <w:rsid w:val="00B83A87"/>
    <w:rsid w:val="00B85E07"/>
    <w:rsid w:val="00B94588"/>
    <w:rsid w:val="00BB056A"/>
    <w:rsid w:val="00BD7B24"/>
    <w:rsid w:val="00BE2F3A"/>
    <w:rsid w:val="00BF2C89"/>
    <w:rsid w:val="00C03055"/>
    <w:rsid w:val="00C33247"/>
    <w:rsid w:val="00C412F9"/>
    <w:rsid w:val="00C53150"/>
    <w:rsid w:val="00CA427F"/>
    <w:rsid w:val="00CC21A3"/>
    <w:rsid w:val="00CD7CCE"/>
    <w:rsid w:val="00CE1E13"/>
    <w:rsid w:val="00CE1E34"/>
    <w:rsid w:val="00CF6E1D"/>
    <w:rsid w:val="00D02DB8"/>
    <w:rsid w:val="00D26462"/>
    <w:rsid w:val="00D27120"/>
    <w:rsid w:val="00D449A4"/>
    <w:rsid w:val="00D813DD"/>
    <w:rsid w:val="00D83D7D"/>
    <w:rsid w:val="00D9030F"/>
    <w:rsid w:val="00DC3376"/>
    <w:rsid w:val="00DE2030"/>
    <w:rsid w:val="00DE2572"/>
    <w:rsid w:val="00DF1D3F"/>
    <w:rsid w:val="00DF33EA"/>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8A31D"/>
  <w15:chartTrackingRefBased/>
  <w15:docId w15:val="{2858187B-AE74-4686-8AF6-4400497C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4</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Project 3.3.2 Manipulating Microbes</vt:lpstr>
    </vt:vector>
  </TitlesOfParts>
  <Manager>Dan Jansen</Manager>
  <Company>Curriculum for Agricultural Science Education</Company>
  <LinksUpToDate>false</LinksUpToDate>
  <CharactersWithSpaces>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3.3.2 Manipulating Microbes</dc:title>
  <dc:subject>FSS - Unit 3 - Lesson 3.3 Pathogen Pathways</dc:subject>
  <dc:creator>Leslie Fairchild</dc:creator>
  <cp:keywords/>
  <dc:description/>
  <cp:lastModifiedBy>Marlene Jansen</cp:lastModifiedBy>
  <cp:revision>3</cp:revision>
  <cp:lastPrinted>2014-03-03T20:17:00Z</cp:lastPrinted>
  <dcterms:created xsi:type="dcterms:W3CDTF">2015-06-20T18:53:00Z</dcterms:created>
  <dcterms:modified xsi:type="dcterms:W3CDTF">2015-09-02T18:42:00Z</dcterms:modified>
</cp:coreProperties>
</file>